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2E34D5" w:rsidTr="002E34D5" w14:paraId="16708941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34D5" w:rsidRDefault="002E34D5" w14:paraId="049D14F0" w14:textId="2265EC6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E34D5" w:rsidRDefault="002E34D5" w14:paraId="1938EB5E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2E34D5" w:rsidRDefault="002E34D5" w14:paraId="37AA471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2E34D5" w:rsidRDefault="002E34D5" w14:paraId="1A773F2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2E34D5" w:rsidRDefault="002E34D5" w14:paraId="6BBEEBF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2E34D5" w:rsidP="002E34D5" w:rsidRDefault="002E34D5" w14:paraId="764E409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2E34D5" w:rsidP="002E34D5" w:rsidRDefault="002E34D5" w14:paraId="33104FEC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2E34D5" w:rsidP="002E34D5" w:rsidRDefault="002E34D5" w14:paraId="13D6E8A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St-2592/2019</w:t>
      </w:r>
    </w:p>
    <w:p w:rsidR="002E34D5" w:rsidP="002E34D5" w:rsidRDefault="002E34D5" w14:paraId="36A71E70" w14:textId="77777777">
      <w:pPr>
        <w:tabs>
          <w:tab w:val="left" w:pos="709"/>
        </w:tabs>
      </w:pPr>
      <w:r>
        <w:t xml:space="preserve"> </w:t>
      </w:r>
    </w:p>
    <w:p w:rsidR="002E34D5" w:rsidP="002E34D5" w:rsidRDefault="002E34D5" w14:paraId="4447802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2E34D5" w:rsidP="002E34D5" w:rsidRDefault="002E34D5" w14:paraId="060B833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2E34D5" w:rsidP="002E34D5" w:rsidRDefault="002E34D5" w14:paraId="02B5161F" w14:textId="77777777">
      <w:pPr>
        <w:tabs>
          <w:tab w:val="left" w:pos="709"/>
        </w:tabs>
      </w:pPr>
    </w:p>
    <w:p w:rsidR="002E34D5" w:rsidP="002E34D5" w:rsidRDefault="002E34D5" w14:paraId="781E478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2E34D5" w:rsidP="002E34D5" w:rsidRDefault="002E34D5" w14:paraId="3CAADC97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2E34D5" w:rsidP="002E34D5" w:rsidRDefault="002E34D5" w14:paraId="01DD4F79" w14:textId="77777777">
      <w:pPr>
        <w:tabs>
          <w:tab w:val="left" w:pos="709"/>
        </w:tabs>
      </w:pPr>
    </w:p>
    <w:p w:rsidR="002E34D5" w:rsidP="002E34D5" w:rsidRDefault="002E34D5" w14:paraId="223E746E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2E34D5" w:rsidP="002E34D5" w:rsidRDefault="002E34D5" w14:paraId="51055E8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2E34D5" w:rsidP="002E34D5" w:rsidRDefault="002E34D5" w14:paraId="5608453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2E34D5" w:rsidP="002E34D5" w:rsidRDefault="002E34D5" w14:paraId="16546FEE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2E34D5" w:rsidP="002E34D5" w:rsidRDefault="002E34D5" w14:paraId="4056B73B" w14:textId="77777777">
      <w:pPr>
        <w:tabs>
          <w:tab w:val="left" w:pos="709"/>
        </w:tabs>
      </w:pPr>
    </w:p>
    <w:p w:rsidR="002E34D5" w:rsidP="002E34D5" w:rsidRDefault="002E34D5" w14:paraId="59C02DFF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2E34D5" w:rsidP="002E34D5" w:rsidRDefault="002E34D5" w14:paraId="3CB16821" w14:textId="77777777">
      <w:pPr>
        <w:tabs>
          <w:tab w:val="left" w:pos="709"/>
        </w:tabs>
        <w:jc w:val="both"/>
      </w:pPr>
    </w:p>
    <w:p w:rsidR="002E34D5" w:rsidP="002E34D5" w:rsidRDefault="002E34D5" w14:paraId="7CF48151" w14:textId="77777777">
      <w:pPr>
        <w:tabs>
          <w:tab w:val="left" w:pos="709"/>
        </w:tabs>
      </w:pPr>
      <w:r>
        <w:t xml:space="preserve"> </w:t>
      </w:r>
      <w:r>
        <w:tab/>
        <w:t>17. St-2592/2019</w:t>
      </w:r>
    </w:p>
    <w:p w:rsidR="002E34D5" w:rsidP="002E34D5" w:rsidRDefault="002E34D5" w14:paraId="4B11FDA1" w14:textId="77777777">
      <w:pPr>
        <w:tabs>
          <w:tab w:val="left" w:pos="709"/>
        </w:tabs>
      </w:pPr>
    </w:p>
    <w:p w:rsidR="002E34D5" w:rsidP="002E34D5" w:rsidRDefault="002E34D5" w14:paraId="0C3BF769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2E34D5" w:rsidP="002E34D5" w:rsidRDefault="002E34D5" w14:paraId="738F3C86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2E34D5" w:rsidP="002E34D5" w:rsidRDefault="002E34D5" w14:paraId="5911E886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2E34D5" w:rsidP="002E34D5" w:rsidRDefault="002E34D5" w14:paraId="1F1242A9" w14:textId="77777777">
      <w:pPr>
        <w:tabs>
          <w:tab w:val="left" w:pos="709"/>
        </w:tabs>
        <w:ind w:firstLine="708"/>
        <w:jc w:val="both"/>
      </w:pPr>
    </w:p>
    <w:p w:rsidR="002E34D5" w:rsidP="002E34D5" w:rsidRDefault="002E34D5" w14:paraId="1A94090A" w14:textId="77777777">
      <w:pPr>
        <w:tabs>
          <w:tab w:val="left" w:pos="709"/>
        </w:tabs>
        <w:jc w:val="both"/>
      </w:pPr>
      <w:r>
        <w:t xml:space="preserve">protiv </w:t>
      </w:r>
    </w:p>
    <w:p w:rsidR="002E34D5" w:rsidP="002E34D5" w:rsidRDefault="002E34D5" w14:paraId="3C2B8E96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2E34D5" w:rsidP="002E34D5" w:rsidRDefault="002E34D5" w14:paraId="6E09F50B" w14:textId="77777777">
      <w:pPr>
        <w:tabs>
          <w:tab w:val="left" w:pos="709"/>
        </w:tabs>
        <w:ind w:left="708"/>
        <w:jc w:val="both"/>
      </w:pPr>
      <w:r>
        <w:tab/>
        <w:t>KINO GRIČ d.o.o., Zagreb, Jurišićeva 6, OIB: 47771260973</w:t>
      </w:r>
    </w:p>
    <w:p w:rsidR="002E34D5" w:rsidP="002E34D5" w:rsidRDefault="002E34D5" w14:paraId="0F0A9E0F" w14:textId="77777777">
      <w:pPr>
        <w:tabs>
          <w:tab w:val="left" w:pos="709"/>
        </w:tabs>
        <w:ind w:left="708"/>
        <w:jc w:val="both"/>
      </w:pPr>
    </w:p>
    <w:p w:rsidR="002E34D5" w:rsidP="002E34D5" w:rsidRDefault="002E34D5" w14:paraId="255E710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2E34D5" w:rsidP="002E34D5" w:rsidRDefault="002E34D5" w14:paraId="3323E421" w14:textId="77777777">
      <w:pPr>
        <w:tabs>
          <w:tab w:val="left" w:pos="709"/>
        </w:tabs>
        <w:jc w:val="both"/>
      </w:pPr>
    </w:p>
    <w:p w:rsidR="002E34D5" w:rsidP="002E34D5" w:rsidRDefault="002E34D5" w14:paraId="02F388C1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2E34D5" w:rsidP="002E34D5" w:rsidRDefault="002E34D5" w14:paraId="53D20185" w14:textId="77777777">
      <w:pPr>
        <w:tabs>
          <w:tab w:val="left" w:pos="709"/>
        </w:tabs>
      </w:pPr>
    </w:p>
    <w:p w:rsidR="002E34D5" w:rsidP="002E34D5" w:rsidRDefault="002E34D5" w14:paraId="3A91280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2E34D5" w:rsidP="002E34D5" w:rsidRDefault="002E34D5" w14:paraId="6DB8934A" w14:textId="77777777">
      <w:pPr>
        <w:tabs>
          <w:tab w:val="left" w:pos="709"/>
        </w:tabs>
      </w:pPr>
    </w:p>
    <w:p w:rsidR="002E34D5" w:rsidP="002E34D5" w:rsidRDefault="002E34D5" w14:paraId="5CF7716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2E34D5" w:rsidP="002E34D5" w:rsidRDefault="002E34D5" w14:paraId="1BC71986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2E34D5" w:rsidP="002E34D5" w:rsidRDefault="002E34D5" w14:paraId="402AE2A0" w14:textId="77777777">
      <w:pPr>
        <w:tabs>
          <w:tab w:val="left" w:pos="709"/>
        </w:tabs>
      </w:pPr>
    </w:p>
    <w:p w:rsidR="002E34D5" w:rsidP="002E34D5" w:rsidRDefault="002E34D5" w14:paraId="4844EFC3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A90CBA7" w14:textId="0A90CBA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E34D5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34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E34D5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E34D5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E34D5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E34D5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2E34D5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E34D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E34D5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2E3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4D5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4D5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4D5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4D5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E34D5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E34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E34D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46347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2592</izvorni_sadrzaj>
    <derivirana_varijabla naziv="DomainObject.Predmet.Broj_1">2592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17. listopada 2019.</izvorni_sadrzaj>
    <derivirana_varijabla naziv="DomainObject.Predmet.DatumOsnivanja_1">17.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listopada 2019.</izvorni_sadrzaj>
    <derivirana_varijabla naziv="DomainObject.Predmet.DatumPrimitkaOptuznogAkta_1">17.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St-2592/2019</izvorni_sadrzaj>
    <derivirana_varijabla naziv="DomainObject.Predmet.OznakaBroj_1">St-2592/2019</derivirana_varijabla>
  </DomainObject.Predmet.OznakaBroj>
  <DomainObject.Predmet.OznakaBrojOptuznogAkta>
    <izvorni_sadrzaj>04-06-19-4551</izvorni_sadrzaj>
    <derivirana_varijabla naziv="DomainObject.Predmet.OznakaBrojOptuznogAkta_1">04-06-19-4551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KINO GRIČ d.o.o.</izvorni_sadrzaj>
    <derivirana_varijabla naziv="DomainObject.Predmet.ProtustrankaFormated_1">  KINO GRIČ d.o.o.</derivirana_varijabla>
  </DomainObject.Predmet.ProtustrankaFormated>
  <DomainObject.Predmet.ProtustrankaFormatedOIB>
    <izvorni_sadrzaj>  KINO GRIČ d.o.o., OIB 47771260973</izvorni_sadrzaj>
    <derivirana_varijabla naziv="DomainObject.Predmet.ProtustrankaFormatedOIB_1">  KINO GRIČ d.o.o., OIB 47771260973</derivirana_varijabla>
  </DomainObject.Predmet.ProtustrankaFormatedOIB>
  <DomainObject.Predmet.ProtustrankaFormatedWithAdress>
    <izvorni_sadrzaj> KINO GRIČ d.o.o., Jurišićeva 6, 10000 Zagreb</izvorni_sadrzaj>
    <derivirana_varijabla naziv="DomainObject.Predmet.ProtustrankaFormatedWithAdress_1"> KINO GRIČ d.o.o., Jurišićeva 6, 10000 Zagreb</derivirana_varijabla>
  </DomainObject.Predmet.ProtustrankaFormatedWithAdress>
  <DomainObject.Predmet.ProtustrankaFormatedWithAdressOIB>
    <izvorni_sadrzaj> KINO GRIČ d.o.o., OIB 47771260973, Jurišićeva 6, 10000 Zagreb</izvorni_sadrzaj>
    <derivirana_varijabla naziv="DomainObject.Predmet.ProtustrankaFormatedWithAdressOIB_1"> KINO GRIČ d.o.o., OIB 47771260973, Jurišićeva 6, 10000 Zagreb</derivirana_varijabla>
  </DomainObject.Predmet.ProtustrankaFormatedWithAdressOIB>
  <DomainObject.Predmet.ProtustrankaWithAdress>
    <izvorni_sadrzaj>KINO GRIČ d.o.o. Jurišićeva 6, 10000 Zagreb</izvorni_sadrzaj>
    <derivirana_varijabla naziv="DomainObject.Predmet.ProtustrankaWithAdress_1">KINO GRIČ d.o.o. Jurišićeva 6, 10000 Zagreb</derivirana_varijabla>
  </DomainObject.Predmet.ProtustrankaWithAdress>
  <DomainObject.Predmet.ProtustrankaWithAdressOIB>
    <izvorni_sadrzaj>KINO GRIČ d.o.o., OIB 47771260973, Jurišićeva 6, 10000 Zagreb</izvorni_sadrzaj>
    <derivirana_varijabla naziv="DomainObject.Predmet.ProtustrankaWithAdressOIB_1">KINO GRIČ d.o.o., OIB 47771260973, Jurišićeva 6, 10000 Zagreb</derivirana_varijabla>
  </DomainObject.Predmet.ProtustrankaWithAdressOIB>
  <DomainObject.Predmet.ProtustrankaNazivFormated>
    <izvorni_sadrzaj>KINO GRIČ d.o.o.</izvorni_sadrzaj>
    <derivirana_varijabla naziv="DomainObject.Predmet.ProtustrankaNazivFormated_1">KINO GRIČ d.o.o.</derivirana_varijabla>
  </DomainObject.Predmet.ProtustrankaNazivFormated>
  <DomainObject.Predmet.ProtustrankaNazivFormatedOIB>
    <izvorni_sadrzaj>KINO GRIČ d.o.o., OIB 47771260973</izvorni_sadrzaj>
    <derivirana_varijabla naziv="DomainObject.Predmet.ProtustrankaNazivFormatedOIB_1">KINO GRIČ d.o.o., OIB 47771260973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KINO GRIČ d.o.o.</item>
    </izvorni_sadrzaj>
    <derivirana_varijabla naziv="DomainObject.Predmet.ProtuStrankaListFormated_1">
      <item>KINO GRIČ d.o.o.</item>
    </derivirana_varijabla>
  </DomainObject.Predmet.ProtuStrankaListFormated>
  <DomainObject.Predmet.ProtuStrankaListFormatedOIB>
    <izvorni_sadrzaj>
      <item>KINO GRIČ d.o.o., OIB 47771260973</item>
    </izvorni_sadrzaj>
    <derivirana_varijabla naziv="DomainObject.Predmet.ProtuStrankaListFormatedOIB_1">
      <item>KINO GRIČ d.o.o., OIB 47771260973</item>
    </derivirana_varijabla>
  </DomainObject.Predmet.ProtuStrankaListFormatedOIB>
  <DomainObject.Predmet.ProtuStrankaListFormatedWithAdress>
    <izvorni_sadrzaj>
      <item>KINO GRIČ d.o.o., Jurišićeva 6, 10000 Zagreb</item>
    </izvorni_sadrzaj>
    <derivirana_varijabla naziv="DomainObject.Predmet.ProtuStrankaListFormatedWithAdress_1">
      <item>KINO GRIČ d.o.o., Jurišićeva 6, 10000 Zagreb</item>
    </derivirana_varijabla>
  </DomainObject.Predmet.ProtuStrankaListFormatedWithAdress>
  <DomainObject.Predmet.ProtuStrankaListFormatedWithAdressOIB>
    <izvorni_sadrzaj>
      <item>KINO GRIČ d.o.o., OIB 47771260973, Jurišićeva 6, 10000 Zagreb</item>
    </izvorni_sadrzaj>
    <derivirana_varijabla naziv="DomainObject.Predmet.ProtuStrankaListFormatedWithAdressOIB_1">
      <item>KINO GRIČ d.o.o., OIB 47771260973, Jurišićeva 6, 10000 Zagreb</item>
    </derivirana_varijabla>
  </DomainObject.Predmet.ProtuStrankaListFormatedWithAdressOIB>
  <DomainObject.Predmet.ProtuStrankaListNazivFormated>
    <izvorni_sadrzaj>
      <item>KINO GRIČ d.o.o.</item>
    </izvorni_sadrzaj>
    <derivirana_varijabla naziv="DomainObject.Predmet.ProtuStrankaListNazivFormated_1">
      <item>KINO GRIČ d.o.o.</item>
    </derivirana_varijabla>
  </DomainObject.Predmet.ProtuStrankaListNazivFormated>
  <DomainObject.Predmet.ProtuStrankaListNazivFormatedOIB>
    <izvorni_sadrzaj>
      <item>KINO GRIČ d.o.o., OIB 47771260973</item>
    </izvorni_sadrzaj>
    <derivirana_varijabla naziv="DomainObject.Predmet.ProtuStrankaListNazivFormatedOIB_1">
      <item>KINO GRIČ d.o.o., OIB 47771260973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KINO GRIČ d.o.o.</izvorni_sadrzaj>
    <derivirana_varijabla naziv="DomainObject.Predmet.ProtustrankaIDrugi_1">KINO GRIČ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KINO GRIČ d.o.o., OIB 47771260973, Jurišićeva 6, 10000 Zagreb</izvorni_sadrzaj>
    <derivirana_varijabla naziv="DomainObject.Predmet.ProtustrankaIDrugiAdressOIB_1">KINO GRIČ d.o.o., OIB 47771260973, Jurišićeva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KINO GRIČ d.o.o.</item>
      <item>Financijska agencija</item>
    </izvorni_sadrzaj>
    <derivirana_varijabla naziv="DomainObject.Predmet.SudioniciListNaziv_1">
      <item>KINO GRIČ d.o.o.</item>
      <item>Financijska agencija</item>
    </derivirana_varijabla>
  </DomainObject.Predmet.SudioniciListNaziv>
  <DomainObject.Predmet.SudioniciListAdressOIB>
    <izvorni_sadrzaj>
      <item>KINO GRIČ d.o.o., OIB 47771260973, Jurišićeva 6,10000 Zagreb</item>
      <item>Financijska agencija, OIB 85821130368, TRG SVIBANJSKIH ŽRTAVA 1995. 1,10000 Zagreb</item>
    </izvorni_sadrzaj>
    <derivirana_varijabla naziv="DomainObject.Predmet.SudioniciListAdressOIB_1">
      <item>KINO GRIČ d.o.o., OIB 47771260973, Jurišićeva 6,10000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47771260973</item>
      <item>, OIB 85821130368</item>
    </izvorni_sadrzaj>
    <derivirana_varijabla naziv="DomainObject.Predmet.SudioniciListNazivOIB_1">
      <item>, OIB 47771260973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listopada 2019.</izvorni_sadrzaj>
    <derivirana_varijabla naziv="DomainObject.Predmet.DatumPocetkaProcesa_1">17.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814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